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CE9AE" w14:textId="77777777" w:rsidR="00315717" w:rsidRDefault="00315717" w:rsidP="00315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Stephen KETILL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2ADA5D5" w14:textId="77777777" w:rsidR="00315717" w:rsidRDefault="00315717" w:rsidP="003157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ABFAC53" w14:textId="77777777" w:rsidR="00315717" w:rsidRDefault="00315717" w:rsidP="00315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42E517" w14:textId="77777777" w:rsidR="00315717" w:rsidRDefault="00315717" w:rsidP="003157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5B5D6C" w14:textId="77777777" w:rsidR="00315717" w:rsidRDefault="00315717" w:rsidP="00315717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1F1BEFAC" w14:textId="77777777" w:rsidR="00315717" w:rsidRDefault="00315717" w:rsidP="0031571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DC661A5" w14:textId="77777777" w:rsidR="00315717" w:rsidRDefault="00315717" w:rsidP="0031571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E9CA759" w14:textId="77777777" w:rsidR="00315717" w:rsidRDefault="00315717" w:rsidP="0031571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ACCC1D9" w14:textId="77777777" w:rsidR="00315717" w:rsidRDefault="00315717" w:rsidP="0031571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C35645F" w14:textId="77777777" w:rsidR="00315717" w:rsidRDefault="00315717" w:rsidP="0031571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February 2022</w:t>
      </w:r>
    </w:p>
    <w:p w14:paraId="0413324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B50DF" w14:textId="77777777" w:rsidR="00315717" w:rsidRDefault="00315717" w:rsidP="009139A6">
      <w:r>
        <w:separator/>
      </w:r>
    </w:p>
  </w:endnote>
  <w:endnote w:type="continuationSeparator" w:id="0">
    <w:p w14:paraId="3F937E2C" w14:textId="77777777" w:rsidR="00315717" w:rsidRDefault="003157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478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821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3A1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B78B2" w14:textId="77777777" w:rsidR="00315717" w:rsidRDefault="00315717" w:rsidP="009139A6">
      <w:r>
        <w:separator/>
      </w:r>
    </w:p>
  </w:footnote>
  <w:footnote w:type="continuationSeparator" w:id="0">
    <w:p w14:paraId="104A7132" w14:textId="77777777" w:rsidR="00315717" w:rsidRDefault="003157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F2C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4E7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AF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717"/>
    <w:rsid w:val="000666E0"/>
    <w:rsid w:val="002510B7"/>
    <w:rsid w:val="0031571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BC5C0"/>
  <w15:chartTrackingRefBased/>
  <w15:docId w15:val="{7E4EA5AE-1480-4143-B33E-15188D52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2022-03-17T19:50:00Z</dcterms:created>
  <dcterms:modified xsi:type="dcterms:W3CDTF">2022-03-17T19:50:00Z</dcterms:modified>
</cp:coreProperties>
</file>